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BF1E" w14:textId="77777777" w:rsidR="001F2E1F" w:rsidRPr="00690BA6" w:rsidRDefault="001F2E1F" w:rsidP="001F2E1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Walter MATHEW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C11C09B" w14:textId="77777777" w:rsidR="001F2E1F" w:rsidRDefault="001F2E1F" w:rsidP="001F2E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6016EAED" w14:textId="77777777" w:rsidR="001F2E1F" w:rsidRDefault="001F2E1F" w:rsidP="001F2E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3F6029" w14:textId="77777777" w:rsidR="001F2E1F" w:rsidRDefault="001F2E1F" w:rsidP="001F2E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58EB79" w14:textId="77777777" w:rsidR="001F2E1F" w:rsidRDefault="001F2E1F" w:rsidP="001F2E1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Cole, senior(q.v.).</w:t>
      </w:r>
    </w:p>
    <w:p w14:paraId="1A4E4DFC" w14:textId="77777777" w:rsidR="001F2E1F" w:rsidRDefault="001F2E1F" w:rsidP="001F2E1F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m.5,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9128BE5" w14:textId="77777777" w:rsidR="001F2E1F" w:rsidRDefault="001F2E1F" w:rsidP="001F2E1F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678DB7BD" w14:textId="77777777" w:rsidR="001F2E1F" w:rsidRDefault="001F2E1F" w:rsidP="001F2E1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2CECEE9" w14:textId="77777777" w:rsidR="001F2E1F" w:rsidRDefault="001F2E1F" w:rsidP="001F2E1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2E4A726" w14:textId="77777777" w:rsidR="001F2E1F" w:rsidRDefault="001F2E1F" w:rsidP="001F2E1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12 April 2021</w:t>
      </w:r>
    </w:p>
    <w:p w14:paraId="0150CCF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1A9BD" w14:textId="77777777" w:rsidR="001F2E1F" w:rsidRDefault="001F2E1F" w:rsidP="009139A6">
      <w:r>
        <w:separator/>
      </w:r>
    </w:p>
  </w:endnote>
  <w:endnote w:type="continuationSeparator" w:id="0">
    <w:p w14:paraId="507AAC06" w14:textId="77777777" w:rsidR="001F2E1F" w:rsidRDefault="001F2E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D54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E9B2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5A1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51178" w14:textId="77777777" w:rsidR="001F2E1F" w:rsidRDefault="001F2E1F" w:rsidP="009139A6">
      <w:r>
        <w:separator/>
      </w:r>
    </w:p>
  </w:footnote>
  <w:footnote w:type="continuationSeparator" w:id="0">
    <w:p w14:paraId="10E87895" w14:textId="77777777" w:rsidR="001F2E1F" w:rsidRDefault="001F2E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8D0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EA3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D25C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E1F"/>
    <w:rsid w:val="000666E0"/>
    <w:rsid w:val="001F2E1F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CE073"/>
  <w15:chartTrackingRefBased/>
  <w15:docId w15:val="{F53199B7-C871-45E5-9FED-0CD9070E1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2021-05-11T18:30:00Z</dcterms:created>
  <dcterms:modified xsi:type="dcterms:W3CDTF">2021-05-11T18:31:00Z</dcterms:modified>
</cp:coreProperties>
</file>